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EC" w:rsidRPr="00D114CA" w:rsidRDefault="00E714EC" w:rsidP="007220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D114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4EC" w:rsidRPr="00D114CA" w:rsidRDefault="00E714EC" w:rsidP="007220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114CA">
        <w:rPr>
          <w:rFonts w:ascii="Times New Roman" w:hAnsi="Times New Roman" w:cs="Times New Roman"/>
          <w:sz w:val="28"/>
          <w:szCs w:val="28"/>
        </w:rPr>
        <w:t>распоряжением Министерства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4CA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</w:p>
    <w:p w:rsidR="00E714EC" w:rsidRPr="00CC15CF" w:rsidRDefault="00E714EC" w:rsidP="00722071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114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22.12.2020  </w:t>
      </w:r>
      <w:r w:rsidRPr="00D114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351</w:t>
      </w:r>
    </w:p>
    <w:p w:rsidR="00E714EC" w:rsidRDefault="00E714EC" w:rsidP="00722071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E714EC" w:rsidRPr="003348BF" w:rsidRDefault="00E714EC" w:rsidP="00722071">
      <w:pPr>
        <w:spacing w:after="0"/>
        <w:ind w:left="6237"/>
        <w:rPr>
          <w:rFonts w:ascii="Times New Roman" w:hAnsi="Times New Roman" w:cs="Times New Roman"/>
          <w:b/>
          <w:bCs/>
          <w:sz w:val="28"/>
          <w:szCs w:val="28"/>
        </w:rPr>
      </w:pPr>
    </w:p>
    <w:p w:rsidR="00E714EC" w:rsidRPr="003348BF" w:rsidRDefault="00E714EC" w:rsidP="00722071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348B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СПИСОК</w:t>
      </w:r>
    </w:p>
    <w:p w:rsidR="00E714EC" w:rsidRPr="003348BF" w:rsidRDefault="00E714EC" w:rsidP="007220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 xml:space="preserve">кандидатов на включение в кадровый резерв </w:t>
      </w:r>
    </w:p>
    <w:p w:rsidR="00E714EC" w:rsidRPr="003348BF" w:rsidRDefault="00E714EC" w:rsidP="007220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>Министерства образования Московской области</w:t>
      </w:r>
    </w:p>
    <w:p w:rsidR="00E714EC" w:rsidRPr="003348BF" w:rsidRDefault="00E714EC" w:rsidP="007220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ведущей</w:t>
      </w:r>
      <w:r w:rsidRPr="00CC15CF">
        <w:rPr>
          <w:rFonts w:ascii="Times New Roman" w:hAnsi="Times New Roman" w:cs="Times New Roman"/>
          <w:sz w:val="28"/>
          <w:szCs w:val="28"/>
        </w:rPr>
        <w:t xml:space="preserve"> </w:t>
      </w:r>
      <w:r w:rsidRPr="003348BF">
        <w:rPr>
          <w:rFonts w:ascii="Times New Roman" w:hAnsi="Times New Roman" w:cs="Times New Roman"/>
          <w:sz w:val="28"/>
          <w:szCs w:val="28"/>
        </w:rPr>
        <w:t xml:space="preserve">группе должностей </w:t>
      </w:r>
    </w:p>
    <w:p w:rsidR="00E714EC" w:rsidRPr="003348BF" w:rsidRDefault="00E714EC" w:rsidP="007220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>по итогам заседания конкурсной комиссии</w:t>
      </w:r>
    </w:p>
    <w:p w:rsidR="00E714EC" w:rsidRDefault="00E714EC" w:rsidP="00722071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Браткова Наталья Анатольевна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22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Буянов Максим Александрович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Бычкова Ирина Владимировна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Грибанкова Наталья Алексеевна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Дронов Александр Михайлович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Ежов Артем Владимирович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Жукова Ирина Петровна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Зарубина Ольга Сергеевна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Илюкин Николай Геннадьевич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Климова Юлия Анатольевна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Красковская Александра Константиновна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Носова Елена Васильевна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Петрова Диана Валерьевна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Прокуронова Наталья Александровна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Ромм Илья Алексеевич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Тишкина Наталья Павловна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Цуканова Ольга Игоревна</w:t>
      </w:r>
    </w:p>
    <w:p w:rsidR="00E714EC" w:rsidRDefault="00E714EC" w:rsidP="00722071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Широков Кирилл Александрович</w:t>
      </w:r>
    </w:p>
    <w:p w:rsidR="00E714EC" w:rsidRPr="00DB102E" w:rsidRDefault="00E714EC" w:rsidP="007220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714EC" w:rsidRDefault="00E714EC"/>
    <w:sectPr w:rsidR="00E714EC" w:rsidSect="004B11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60967"/>
    <w:multiLevelType w:val="hybridMultilevel"/>
    <w:tmpl w:val="E1E4881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071"/>
    <w:rsid w:val="00003DBF"/>
    <w:rsid w:val="00026728"/>
    <w:rsid w:val="00040463"/>
    <w:rsid w:val="001B6198"/>
    <w:rsid w:val="003348BF"/>
    <w:rsid w:val="004B1173"/>
    <w:rsid w:val="004D2E10"/>
    <w:rsid w:val="00557941"/>
    <w:rsid w:val="006B5C98"/>
    <w:rsid w:val="00722071"/>
    <w:rsid w:val="009B7C66"/>
    <w:rsid w:val="00A61C8B"/>
    <w:rsid w:val="00AA61CD"/>
    <w:rsid w:val="00B04E57"/>
    <w:rsid w:val="00B50ABB"/>
    <w:rsid w:val="00CC15CF"/>
    <w:rsid w:val="00CD5F55"/>
    <w:rsid w:val="00D114CA"/>
    <w:rsid w:val="00DB102E"/>
    <w:rsid w:val="00E21F29"/>
    <w:rsid w:val="00E421DF"/>
    <w:rsid w:val="00E714EC"/>
    <w:rsid w:val="00F4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071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111</Words>
  <Characters>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Кошеливская</dc:creator>
  <cp:keywords/>
  <dc:description/>
  <cp:lastModifiedBy>KoshelivskayaEV</cp:lastModifiedBy>
  <cp:revision>3</cp:revision>
  <cp:lastPrinted>2020-12-21T13:21:00Z</cp:lastPrinted>
  <dcterms:created xsi:type="dcterms:W3CDTF">2020-12-21T13:12:00Z</dcterms:created>
  <dcterms:modified xsi:type="dcterms:W3CDTF">2020-12-22T14:01:00Z</dcterms:modified>
</cp:coreProperties>
</file>